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DF7C17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DF7C1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DF7C1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DF7C1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0411E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11091/040-1А (11091/040)-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DF7C17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DF7C17" w:rsidRPr="00DF7C17">
          <w:rPr>
            <w:bCs/>
          </w:rPr>
          <w:t>24</w:t>
        </w:r>
        <w:r w:rsidR="00DF7C17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0411EF" w:rsidRPr="000411E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0411EF" w:rsidRPr="000411EF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0411EF" w:rsidRPr="000411EF">
          <w:rPr>
            <w:rStyle w:val="aa"/>
          </w:rPr>
          <w:t xml:space="preserve"> Административно-хозяйственный персонал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0411EF" w:rsidRPr="000411EF">
          <w:rPr>
            <w:u w:val="single"/>
          </w:rPr>
          <w:t xml:space="preserve"> 11091/040-1А </w:t>
        </w:r>
        <w:r w:rsidR="000411EF">
          <w:t xml:space="preserve">(11091/040)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0411EF" w:rsidRPr="000411EF">
          <w:rPr>
            <w:rStyle w:val="aa"/>
          </w:rPr>
          <w:t xml:space="preserve"> Маляр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0411EF" w:rsidRPr="000411EF">
          <w:rPr>
            <w:rStyle w:val="aa"/>
          </w:rPr>
          <w:t xml:space="preserve"> 13450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0411EF" w:rsidRPr="000411E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A83F6C" w:rsidP="00AD14A4">
      <w:fldSimple w:instr=" DOCVARIABLE izm_nd_new \* MERGEFORMAT ">
        <w:r w:rsidR="00DF7C17" w:rsidRPr="00DF7C17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DF7C1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F7C17" w:rsidRPr="00DF7C17" w:rsidRDefault="00DF7C17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DF7C17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DF7C17" w:rsidRPr="00F27D93" w:rsidRDefault="00DF7C17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DF7C17" w:rsidRPr="00F27D93" w:rsidRDefault="00DF7C17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DF7C17" w:rsidRPr="00F27D93" w:rsidRDefault="00DF7C17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DF7C17" w:rsidRPr="00F27D93" w:rsidRDefault="00DF7C17" w:rsidP="00745D40">
            <w:pPr>
              <w:pStyle w:val="a8"/>
            </w:pPr>
            <w:r>
              <w:t>80</w:t>
            </w:r>
          </w:p>
        </w:tc>
      </w:tr>
      <w:tr w:rsidR="00DF7C1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F7C17" w:rsidRPr="00DF7C17" w:rsidRDefault="00DF7C17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DF7C17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DF7C17" w:rsidRPr="00F27D93" w:rsidRDefault="00DF7C17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F7C17" w:rsidRPr="00F27D93" w:rsidRDefault="00DF7C17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F7C17" w:rsidRPr="00F27D93" w:rsidRDefault="00DF7C17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DF7C17" w:rsidRDefault="00DF7C17" w:rsidP="00745D40">
            <w:pPr>
              <w:pStyle w:val="a8"/>
            </w:pPr>
          </w:p>
        </w:tc>
      </w:tr>
      <w:tr w:rsidR="00DF7C1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DF7C17" w:rsidRPr="00DF7C17" w:rsidRDefault="00DF7C17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DF7C17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DF7C17" w:rsidRDefault="00DF7C17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F7C17" w:rsidRDefault="00DF7C17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F7C17" w:rsidRDefault="00DF7C17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DF7C17" w:rsidRDefault="00DF7C17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DF7C17" w:rsidRPr="00DF7C17">
          <w:rPr>
            <w:bCs/>
          </w:rPr>
          <w:t>-</w:t>
        </w:r>
        <w:r w:rsidR="00DF7C17" w:rsidRPr="00DF7C17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DF7C17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F7C17" w:rsidTr="00DF7C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7C17" w:rsidRDefault="00DF7C17" w:rsidP="00AA46ED">
            <w:pPr>
              <w:pStyle w:val="a8"/>
            </w:pPr>
            <w:r w:rsidRPr="00DF7C1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F7C1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7C17" w:rsidRDefault="00DF7C17" w:rsidP="00AA46ED">
            <w:pPr>
              <w:pStyle w:val="a8"/>
            </w:pPr>
            <w:r w:rsidRPr="00DF7C1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F7C1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7C1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F7C1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7C17" w:rsidRDefault="00DF7C17" w:rsidP="00AA46ED">
            <w:pPr>
              <w:pStyle w:val="a8"/>
            </w:pPr>
            <w:r w:rsidRPr="00DF7C17">
              <w:t>Митяева Ольга Александровна</w:t>
            </w:r>
          </w:p>
        </w:tc>
      </w:tr>
      <w:tr w:rsidR="00AA46ED" w:rsidRPr="00DF7C17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F7C17" w:rsidRDefault="00DF7C17" w:rsidP="00AA46ED">
            <w:pPr>
              <w:pStyle w:val="a8"/>
              <w:rPr>
                <w:b/>
                <w:vertAlign w:val="superscript"/>
              </w:rPr>
            </w:pPr>
            <w:r w:rsidRPr="00DF7C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F7C1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F7C17" w:rsidRDefault="00DF7C17" w:rsidP="00AA46ED">
            <w:pPr>
              <w:pStyle w:val="a8"/>
              <w:rPr>
                <w:b/>
                <w:vertAlign w:val="superscript"/>
              </w:rPr>
            </w:pPr>
            <w:r w:rsidRPr="00DF7C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F7C1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F7C17" w:rsidRDefault="00DF7C17" w:rsidP="00AA46ED">
            <w:pPr>
              <w:pStyle w:val="a8"/>
              <w:rPr>
                <w:b/>
                <w:vertAlign w:val="superscript"/>
              </w:rPr>
            </w:pPr>
            <w:r w:rsidRPr="00DF7C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F7C1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F7C17" w:rsidRDefault="00DF7C17" w:rsidP="00AA46ED">
            <w:pPr>
              <w:pStyle w:val="a8"/>
              <w:rPr>
                <w:b/>
                <w:vertAlign w:val="superscript"/>
              </w:rPr>
            </w:pPr>
            <w:r w:rsidRPr="00DF7C17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C17" w:rsidRDefault="00DF7C17" w:rsidP="0076042D">
      <w:pPr>
        <w:pStyle w:val="a9"/>
      </w:pPr>
      <w:r>
        <w:separator/>
      </w:r>
    </w:p>
  </w:endnote>
  <w:endnote w:type="continuationSeparator" w:id="0">
    <w:p w:rsidR="00DF7C17" w:rsidRDefault="00DF7C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0411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11091/040-1А (11091/040)-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A83F6C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A83F6C" w:rsidRPr="00751B84">
            <w:rPr>
              <w:rStyle w:val="ad"/>
              <w:sz w:val="20"/>
              <w:szCs w:val="20"/>
            </w:rPr>
            <w:fldChar w:fldCharType="separate"/>
          </w:r>
          <w:r w:rsidR="000411EF">
            <w:rPr>
              <w:rStyle w:val="ad"/>
              <w:noProof/>
              <w:sz w:val="20"/>
              <w:szCs w:val="20"/>
            </w:rPr>
            <w:t>1</w:t>
          </w:r>
          <w:r w:rsidR="00A83F6C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411EF" w:rsidRPr="000411EF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C17" w:rsidRDefault="00DF7C17" w:rsidP="0076042D">
      <w:pPr>
        <w:pStyle w:val="a9"/>
      </w:pPr>
      <w:r>
        <w:separator/>
      </w:r>
    </w:p>
  </w:footnote>
  <w:footnote w:type="continuationSeparator" w:id="0">
    <w:p w:rsidR="00DF7C17" w:rsidRDefault="00DF7C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11091/040, 11091/040-1А (11091/040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lass" w:val="3.2"/>
    <w:docVar w:name="close_doc_flag" w:val="0"/>
    <w:docVar w:name="co_classes" w:val="   "/>
    <w:docVar w:name="codeok" w:val=" 13450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40-1А (11091/040)- Б "/>
    <w:docVar w:name="oborud" w:val=" Ручной инструмен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B49536121444C6CA2F8E3BBB135562A"/>
    <w:docVar w:name="rm_id" w:val="186"/>
    <w:docVar w:name="rm_name" w:val=" Маляр "/>
    <w:docVar w:name="rm_number" w:val=" 11091/040-1А (11091/040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Краски, лаки, растворители "/>
    <w:docVar w:name="version" w:val="51"/>
    <w:docVar w:name="zona_name" w:val="Помещение"/>
    <w:docVar w:name="zona_time" w:val="80"/>
  </w:docVars>
  <w:rsids>
    <w:rsidRoot w:val="00DB0D32"/>
    <w:rsid w:val="00025683"/>
    <w:rsid w:val="000411EF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0606D"/>
    <w:rsid w:val="00A12349"/>
    <w:rsid w:val="00A83F6C"/>
    <w:rsid w:val="00A86F72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87E42"/>
    <w:rsid w:val="00BA5029"/>
    <w:rsid w:val="00BC2F3C"/>
    <w:rsid w:val="00C02721"/>
    <w:rsid w:val="00CE3307"/>
    <w:rsid w:val="00CF2E61"/>
    <w:rsid w:val="00D76DF8"/>
    <w:rsid w:val="00DB0D32"/>
    <w:rsid w:val="00DB5302"/>
    <w:rsid w:val="00DD6B1F"/>
    <w:rsid w:val="00DF7C17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2016-11-24T12:40:00Z</dcterms:created>
  <dcterms:modified xsi:type="dcterms:W3CDTF">2016-11-25T06:30:00Z</dcterms:modified>
</cp:coreProperties>
</file>